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9F1D7" w14:textId="77777777" w:rsidR="00C61D38" w:rsidRDefault="00C61D38" w:rsidP="00C61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PLANE</w:t>
      </w:r>
      <w:r>
        <w:rPr>
          <w:rFonts w:ascii="Times New Roman" w:hAnsi="Times New Roman" w:cs="Times New Roman"/>
        </w:rPr>
        <w:t xml:space="preserve">      (fl.1483)</w:t>
      </w:r>
    </w:p>
    <w:p w14:paraId="175FC174" w14:textId="77777777" w:rsidR="00C61D38" w:rsidRDefault="00C61D38" w:rsidP="00C61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Stixwould</w:t>
      </w:r>
      <w:proofErr w:type="spellEnd"/>
      <w:r>
        <w:rPr>
          <w:rFonts w:ascii="Times New Roman" w:hAnsi="Times New Roman" w:cs="Times New Roman"/>
        </w:rPr>
        <w:t>, Lincolnshire. Fisher.</w:t>
      </w:r>
    </w:p>
    <w:p w14:paraId="4F8D3011" w14:textId="77777777" w:rsidR="00C61D38" w:rsidRDefault="00C61D38" w:rsidP="00C61D38">
      <w:pPr>
        <w:rPr>
          <w:rFonts w:ascii="Times New Roman" w:hAnsi="Times New Roman" w:cs="Times New Roman"/>
        </w:rPr>
      </w:pPr>
    </w:p>
    <w:p w14:paraId="7679ED77" w14:textId="77777777" w:rsidR="00C61D38" w:rsidRDefault="00C61D38" w:rsidP="00C61D38">
      <w:pPr>
        <w:rPr>
          <w:rFonts w:ascii="Times New Roman" w:hAnsi="Times New Roman" w:cs="Times New Roman"/>
        </w:rPr>
      </w:pPr>
    </w:p>
    <w:p w14:paraId="3E97E0A5" w14:textId="77777777" w:rsidR="00C61D38" w:rsidRDefault="00C61D38" w:rsidP="00C61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Conan </w:t>
      </w:r>
      <w:proofErr w:type="spellStart"/>
      <w:r>
        <w:rPr>
          <w:rFonts w:ascii="Times New Roman" w:hAnsi="Times New Roman" w:cs="Times New Roman"/>
        </w:rPr>
        <w:t>Colynson</w:t>
      </w:r>
      <w:proofErr w:type="spellEnd"/>
      <w:r>
        <w:rPr>
          <w:rFonts w:ascii="Times New Roman" w:hAnsi="Times New Roman" w:cs="Times New Roman"/>
        </w:rPr>
        <w:t xml:space="preserve"> of Lincoln(q.v.) brought a plaint of debt against him,</w:t>
      </w:r>
    </w:p>
    <w:p w14:paraId="639201DD" w14:textId="77777777" w:rsidR="00C61D38" w:rsidRDefault="00C61D38" w:rsidP="00C61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Mumby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Fulstow</w:t>
      </w:r>
      <w:proofErr w:type="spellEnd"/>
      <w:r>
        <w:rPr>
          <w:rFonts w:ascii="Times New Roman" w:hAnsi="Times New Roman" w:cs="Times New Roman"/>
        </w:rPr>
        <w:t xml:space="preserve">, Lincolnshire(q.v.), Robert </w:t>
      </w:r>
      <w:proofErr w:type="spellStart"/>
      <w:r>
        <w:rPr>
          <w:rFonts w:ascii="Times New Roman" w:hAnsi="Times New Roman" w:cs="Times New Roman"/>
        </w:rPr>
        <w:t>Scotte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Fulstow</w:t>
      </w:r>
      <w:proofErr w:type="spellEnd"/>
      <w:r>
        <w:rPr>
          <w:rFonts w:ascii="Times New Roman" w:hAnsi="Times New Roman" w:cs="Times New Roman"/>
        </w:rPr>
        <w:t xml:space="preserve">(q.v.) </w:t>
      </w:r>
    </w:p>
    <w:p w14:paraId="735E7903" w14:textId="77777777" w:rsidR="00C61D38" w:rsidRDefault="00C61D38" w:rsidP="00C61D3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John Sharpe of </w:t>
      </w:r>
      <w:proofErr w:type="spellStart"/>
      <w:r>
        <w:rPr>
          <w:rFonts w:ascii="Times New Roman" w:hAnsi="Times New Roman" w:cs="Times New Roman"/>
        </w:rPr>
        <w:t>Leaconfield</w:t>
      </w:r>
      <w:proofErr w:type="spellEnd"/>
      <w:r>
        <w:rPr>
          <w:rFonts w:ascii="Times New Roman" w:hAnsi="Times New Roman" w:cs="Times New Roman"/>
        </w:rPr>
        <w:t>, East Riding of Yorkshire(q.v.).</w:t>
      </w:r>
    </w:p>
    <w:p w14:paraId="0A55605A" w14:textId="77777777" w:rsidR="00C61D38" w:rsidRDefault="00C61D38" w:rsidP="00C61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85E24B5" w14:textId="77777777" w:rsidR="00C61D38" w:rsidRDefault="00C61D38" w:rsidP="00C61D38">
      <w:pPr>
        <w:rPr>
          <w:rFonts w:ascii="Times New Roman" w:hAnsi="Times New Roman" w:cs="Times New Roman"/>
        </w:rPr>
      </w:pPr>
    </w:p>
    <w:p w14:paraId="1EB2D639" w14:textId="77777777" w:rsidR="00C61D38" w:rsidRDefault="00C61D38" w:rsidP="00C61D38">
      <w:pPr>
        <w:rPr>
          <w:rFonts w:ascii="Times New Roman" w:hAnsi="Times New Roman" w:cs="Times New Roman"/>
        </w:rPr>
      </w:pPr>
    </w:p>
    <w:p w14:paraId="4DD11176" w14:textId="77777777" w:rsidR="00C61D38" w:rsidRDefault="00C61D38" w:rsidP="00C61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August 2019</w:t>
      </w:r>
    </w:p>
    <w:p w14:paraId="1466083C" w14:textId="77777777" w:rsidR="006B2F86" w:rsidRPr="00E71FC3" w:rsidRDefault="00C61D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B187B" w14:textId="77777777" w:rsidR="00C61D38" w:rsidRDefault="00C61D38" w:rsidP="00E71FC3">
      <w:r>
        <w:separator/>
      </w:r>
    </w:p>
  </w:endnote>
  <w:endnote w:type="continuationSeparator" w:id="0">
    <w:p w14:paraId="1D4B12F5" w14:textId="77777777" w:rsidR="00C61D38" w:rsidRDefault="00C61D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1EC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692E8" w14:textId="77777777" w:rsidR="00C61D38" w:rsidRDefault="00C61D38" w:rsidP="00E71FC3">
      <w:r>
        <w:separator/>
      </w:r>
    </w:p>
  </w:footnote>
  <w:footnote w:type="continuationSeparator" w:id="0">
    <w:p w14:paraId="55D46A21" w14:textId="77777777" w:rsidR="00C61D38" w:rsidRDefault="00C61D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38"/>
    <w:rsid w:val="001A7C09"/>
    <w:rsid w:val="00577BD5"/>
    <w:rsid w:val="00656CBA"/>
    <w:rsid w:val="006A1F77"/>
    <w:rsid w:val="00733BE7"/>
    <w:rsid w:val="00AB52E8"/>
    <w:rsid w:val="00B16D3F"/>
    <w:rsid w:val="00BB41AC"/>
    <w:rsid w:val="00C61D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BF05E"/>
  <w15:chartTrackingRefBased/>
  <w15:docId w15:val="{4D80BBB3-7B47-4119-8D5F-B111FF27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61D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2019-09-14T18:15:00Z</dcterms:created>
  <dcterms:modified xsi:type="dcterms:W3CDTF">2019-09-14T18:16:00Z</dcterms:modified>
</cp:coreProperties>
</file>